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87B281" w14:textId="77777777" w:rsidR="00AD4780" w:rsidRDefault="00AD4780" w:rsidP="00AD47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BYSSHOP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14:paraId="2FD7D22F" w14:textId="77777777" w:rsidR="00AD4780" w:rsidRDefault="00AD4780" w:rsidP="00AD47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Rector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Gislingham</w:t>
      </w:r>
      <w:proofErr w:type="spellEnd"/>
      <w:r>
        <w:rPr>
          <w:rFonts w:ascii="Times New Roman" w:hAnsi="Times New Roman" w:cs="Times New Roman"/>
          <w:sz w:val="24"/>
          <w:szCs w:val="24"/>
        </w:rPr>
        <w:t>, Suffolk.</w:t>
      </w:r>
    </w:p>
    <w:p w14:paraId="05A72E51" w14:textId="77777777" w:rsidR="00AD4780" w:rsidRDefault="00AD4780" w:rsidP="00AD47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A899B6" w14:textId="77777777" w:rsidR="00AD4780" w:rsidRDefault="00AD4780" w:rsidP="00AD47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1DD579" w14:textId="77777777" w:rsidR="00AD4780" w:rsidRDefault="00AD4780" w:rsidP="00AD47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Aug.1478</w:t>
      </w:r>
      <w:r>
        <w:rPr>
          <w:rFonts w:ascii="Times New Roman" w:hAnsi="Times New Roman" w:cs="Times New Roman"/>
          <w:sz w:val="24"/>
          <w:szCs w:val="24"/>
        </w:rPr>
        <w:tab/>
        <w:t>He had resigned by this time.   (C.P.R. 1476-85 p.121)</w:t>
      </w:r>
    </w:p>
    <w:p w14:paraId="179374A0" w14:textId="77777777" w:rsidR="00AD4780" w:rsidRDefault="00AD4780" w:rsidP="00AD47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EDE6A9" w14:textId="77777777" w:rsidR="00AD4780" w:rsidRDefault="00AD4780" w:rsidP="00AD47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B68E47" w14:textId="77777777" w:rsidR="00AD4780" w:rsidRDefault="00AD4780" w:rsidP="00AD47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April 2021</w:t>
      </w:r>
    </w:p>
    <w:p w14:paraId="7CA5DF2E" w14:textId="77777777" w:rsidR="00BA00AB" w:rsidRPr="00AD4780" w:rsidRDefault="00BA00AB" w:rsidP="00AD4780"/>
    <w:sectPr w:rsidR="00BA00AB" w:rsidRPr="00AD478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39C700" w14:textId="77777777" w:rsidR="00AD4780" w:rsidRDefault="00AD4780" w:rsidP="009139A6">
      <w:r>
        <w:separator/>
      </w:r>
    </w:p>
  </w:endnote>
  <w:endnote w:type="continuationSeparator" w:id="0">
    <w:p w14:paraId="58176327" w14:textId="77777777" w:rsidR="00AD4780" w:rsidRDefault="00AD478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1C107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42FF6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9777B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6FD0B1" w14:textId="77777777" w:rsidR="00AD4780" w:rsidRDefault="00AD4780" w:rsidP="009139A6">
      <w:r>
        <w:separator/>
      </w:r>
    </w:p>
  </w:footnote>
  <w:footnote w:type="continuationSeparator" w:id="0">
    <w:p w14:paraId="6E3E0B5E" w14:textId="77777777" w:rsidR="00AD4780" w:rsidRDefault="00AD478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EB411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8CBC4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30877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780"/>
    <w:rsid w:val="000666E0"/>
    <w:rsid w:val="002510B7"/>
    <w:rsid w:val="005C130B"/>
    <w:rsid w:val="00826F5C"/>
    <w:rsid w:val="009139A6"/>
    <w:rsid w:val="009448BB"/>
    <w:rsid w:val="00A3176C"/>
    <w:rsid w:val="00AD4780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140C4E"/>
  <w15:chartTrackingRefBased/>
  <w15:docId w15:val="{11427D7D-52D8-4DEF-9209-CD59C41D0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2021-04-09T18:23:00Z</dcterms:created>
  <dcterms:modified xsi:type="dcterms:W3CDTF">2021-04-09T18:24:00Z</dcterms:modified>
</cp:coreProperties>
</file>